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E34" w:rsidRDefault="00645E34">
      <w:r w:rsidRPr="00BB7EB7">
        <w:rPr>
          <w:rFonts w:ascii="Times New Roman" w:hAnsi="Times New Roman" w:cs="Times New Roman"/>
          <w:sz w:val="28"/>
          <w:szCs w:val="28"/>
        </w:rPr>
        <w:object w:dxaOrig="9895" w:dyaOrig="14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pt;height:714.75pt" o:ole="">
            <v:imagedata r:id="rId6" o:title=""/>
          </v:shape>
          <o:OLEObject Type="Embed" ProgID="Word.Document.8" ShapeID="_x0000_i1025" DrawAspect="Content" ObjectID="_1560069067" r:id="rId7">
            <o:FieldCodes>\s</o:FieldCodes>
          </o:OLEObject>
        </w:object>
      </w:r>
    </w:p>
    <w:sectPr w:rsidR="00645E34" w:rsidSect="009C27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E34" w:rsidRDefault="00645E34" w:rsidP="001D3981">
      <w:pPr>
        <w:spacing w:after="0" w:line="240" w:lineRule="auto"/>
      </w:pPr>
      <w:r>
        <w:separator/>
      </w:r>
    </w:p>
  </w:endnote>
  <w:endnote w:type="continuationSeparator" w:id="0">
    <w:p w:rsidR="00645E34" w:rsidRDefault="00645E34" w:rsidP="001D3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E34" w:rsidRDefault="00645E34" w:rsidP="001D3981">
      <w:pPr>
        <w:spacing w:after="0" w:line="240" w:lineRule="auto"/>
      </w:pPr>
      <w:r>
        <w:separator/>
      </w:r>
    </w:p>
  </w:footnote>
  <w:footnote w:type="continuationSeparator" w:id="0">
    <w:p w:rsidR="00645E34" w:rsidRDefault="00645E34" w:rsidP="001D39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69CA"/>
    <w:rsid w:val="0007272F"/>
    <w:rsid w:val="00111321"/>
    <w:rsid w:val="0015410F"/>
    <w:rsid w:val="001B4FE4"/>
    <w:rsid w:val="001D3981"/>
    <w:rsid w:val="00310817"/>
    <w:rsid w:val="0033375C"/>
    <w:rsid w:val="003E0078"/>
    <w:rsid w:val="00402431"/>
    <w:rsid w:val="005A7503"/>
    <w:rsid w:val="005F5A9F"/>
    <w:rsid w:val="00645E34"/>
    <w:rsid w:val="006C06F1"/>
    <w:rsid w:val="00705520"/>
    <w:rsid w:val="007806F0"/>
    <w:rsid w:val="007D547D"/>
    <w:rsid w:val="007F31D0"/>
    <w:rsid w:val="00905150"/>
    <w:rsid w:val="00953BFA"/>
    <w:rsid w:val="00993CCD"/>
    <w:rsid w:val="009C27AE"/>
    <w:rsid w:val="00A03F9A"/>
    <w:rsid w:val="00AA1E22"/>
    <w:rsid w:val="00AB4BB0"/>
    <w:rsid w:val="00BB7EB7"/>
    <w:rsid w:val="00BF4B3F"/>
    <w:rsid w:val="00C216E4"/>
    <w:rsid w:val="00DB35F6"/>
    <w:rsid w:val="00EE07A4"/>
    <w:rsid w:val="00F469CA"/>
    <w:rsid w:val="00FE3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7A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D3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D3981"/>
  </w:style>
  <w:style w:type="paragraph" w:styleId="Footer">
    <w:name w:val="footer"/>
    <w:basedOn w:val="Normal"/>
    <w:link w:val="FooterChar"/>
    <w:uiPriority w:val="99"/>
    <w:semiHidden/>
    <w:rsid w:val="001D3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D39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4</Words>
  <Characters>25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</cp:revision>
  <dcterms:created xsi:type="dcterms:W3CDTF">2016-11-13T20:43:00Z</dcterms:created>
  <dcterms:modified xsi:type="dcterms:W3CDTF">2017-06-27T08:45:00Z</dcterms:modified>
</cp:coreProperties>
</file>